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254F18" w14:textId="77777777" w:rsidR="00145062" w:rsidRDefault="00145062" w:rsidP="0014506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Henry RYSLE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33583D76" w14:textId="77777777" w:rsidR="00145062" w:rsidRDefault="00145062" w:rsidP="0014506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Lenton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Nottinghamshire. Husbandman.</w:t>
      </w:r>
    </w:p>
    <w:p w14:paraId="5B3AA784" w14:textId="77777777" w:rsidR="00145062" w:rsidRDefault="00145062" w:rsidP="0014506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4395003" w14:textId="77777777" w:rsidR="00145062" w:rsidRDefault="00145062" w:rsidP="0014506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5BF73DB" w14:textId="77777777" w:rsidR="00145062" w:rsidRDefault="00145062" w:rsidP="0014506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Alred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 and his wife, Matilda(q.v.), as the executors of Hugh</w:t>
      </w:r>
    </w:p>
    <w:p w14:paraId="2CCC80A3" w14:textId="77777777" w:rsidR="00145062" w:rsidRDefault="00145062" w:rsidP="00145062">
      <w:pPr>
        <w:pStyle w:val="NoSpacing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Kooke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Nottingham(q.v.), brought a plaint of debt against him,</w:t>
      </w:r>
    </w:p>
    <w:p w14:paraId="3C6FAC28" w14:textId="77777777" w:rsidR="00145062" w:rsidRDefault="00145062" w:rsidP="00145062">
      <w:pPr>
        <w:pStyle w:val="NoSpacing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John Mason of Plumtree(q.v.), William Clerk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Selston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 and Stephen</w:t>
      </w:r>
    </w:p>
    <w:p w14:paraId="232C4430" w14:textId="77777777" w:rsidR="00145062" w:rsidRDefault="00145062" w:rsidP="00145062">
      <w:pPr>
        <w:pStyle w:val="NoSpacing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Smyth of Plumtree(q.v.).</w:t>
      </w:r>
    </w:p>
    <w:p w14:paraId="7440AE1D" w14:textId="77777777" w:rsidR="00145062" w:rsidRDefault="00145062" w:rsidP="00145062">
      <w:pPr>
        <w:pStyle w:val="NoSpacing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70649614" w14:textId="77777777" w:rsidR="00145062" w:rsidRDefault="00145062" w:rsidP="0014506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DDE6DBB" w14:textId="77777777" w:rsidR="00145062" w:rsidRDefault="00145062" w:rsidP="0014506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9249180" w14:textId="77777777" w:rsidR="00145062" w:rsidRDefault="00145062" w:rsidP="0014506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17 May2021</w:t>
      </w:r>
    </w:p>
    <w:p w14:paraId="04D8FBA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3763C" w14:textId="77777777" w:rsidR="00145062" w:rsidRDefault="00145062" w:rsidP="009139A6">
      <w:r>
        <w:separator/>
      </w:r>
    </w:p>
  </w:endnote>
  <w:endnote w:type="continuationSeparator" w:id="0">
    <w:p w14:paraId="6137BD8F" w14:textId="77777777" w:rsidR="00145062" w:rsidRDefault="0014506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D896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9ED9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DD32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3ABAEB" w14:textId="77777777" w:rsidR="00145062" w:rsidRDefault="00145062" w:rsidP="009139A6">
      <w:r>
        <w:separator/>
      </w:r>
    </w:p>
  </w:footnote>
  <w:footnote w:type="continuationSeparator" w:id="0">
    <w:p w14:paraId="511BB562" w14:textId="77777777" w:rsidR="00145062" w:rsidRDefault="0014506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5C37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51853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FD51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5062"/>
    <w:rsid w:val="000666E0"/>
    <w:rsid w:val="00145062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2D3446"/>
  <w15:chartTrackingRefBased/>
  <w15:docId w15:val="{3BEFA659-B42B-47D4-B9D6-362A5F901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4506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69</Words>
  <Characters>394</Characters>
  <Application>Microsoft Office Word</Application>
  <DocSecurity>0</DocSecurity>
  <Lines>3</Lines>
  <Paragraphs>1</Paragraphs>
  <ScaleCrop>false</ScaleCrop>
  <Company/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2021-06-19T15:03:00Z</dcterms:created>
  <dcterms:modified xsi:type="dcterms:W3CDTF">2021-06-19T15:03:00Z</dcterms:modified>
</cp:coreProperties>
</file>